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4A67DDAB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411F83CC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247BCC">
        <w:rPr>
          <w:rFonts w:ascii="Corbel" w:hAnsi="Corbel"/>
          <w:sz w:val="20"/>
          <w:szCs w:val="20"/>
        </w:rPr>
        <w:t>7</w:t>
      </w:r>
      <w:r w:rsidR="00C313F4">
        <w:rPr>
          <w:rFonts w:ascii="Corbel" w:hAnsi="Corbel"/>
          <w:sz w:val="20"/>
          <w:szCs w:val="20"/>
        </w:rPr>
        <w:t>/202</w:t>
      </w:r>
      <w:r w:rsidR="00247BCC">
        <w:rPr>
          <w:rFonts w:ascii="Corbel" w:hAnsi="Corbel"/>
          <w:sz w:val="20"/>
          <w:szCs w:val="20"/>
        </w:rPr>
        <w:t>8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A159CF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78A8D0EF" w:rsidR="0085747A" w:rsidRPr="00B169DF" w:rsidRDefault="00A159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Cyfrowe finanse </w:t>
            </w:r>
            <w:r w:rsidR="0070412C">
              <w:rPr>
                <w:rFonts w:ascii="Corbel" w:hAnsi="Corbel"/>
                <w:b w:val="0"/>
                <w:sz w:val="24"/>
                <w:szCs w:val="24"/>
              </w:rPr>
              <w:t>–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podstawy programowania </w:t>
            </w:r>
          </w:p>
        </w:tc>
      </w:tr>
      <w:tr w:rsidR="00A159CF" w:rsidRPr="00B169DF" w14:paraId="31CDDA35" w14:textId="77777777" w:rsidTr="00A159CF">
        <w:tc>
          <w:tcPr>
            <w:tcW w:w="2694" w:type="dxa"/>
            <w:vAlign w:val="center"/>
          </w:tcPr>
          <w:p w14:paraId="28EC08B2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4FCC71BB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159CF">
              <w:rPr>
                <w:rFonts w:ascii="Corbel" w:hAnsi="Corbel"/>
                <w:b w:val="0"/>
                <w:sz w:val="24"/>
                <w:szCs w:val="24"/>
              </w:rPr>
              <w:t>FiR_I_</w:t>
            </w:r>
            <w:r w:rsidR="00D67845">
              <w:rPr>
                <w:rFonts w:ascii="Corbel" w:hAnsi="Corbel"/>
                <w:b w:val="0"/>
                <w:sz w:val="24"/>
                <w:szCs w:val="24"/>
              </w:rPr>
              <w:t>FiC</w:t>
            </w:r>
            <w:r w:rsidRPr="00A159CF">
              <w:rPr>
                <w:rFonts w:ascii="Corbel" w:hAnsi="Corbel"/>
                <w:b w:val="0"/>
                <w:sz w:val="24"/>
                <w:szCs w:val="24"/>
              </w:rPr>
              <w:t>_C-1.4b</w:t>
            </w:r>
          </w:p>
        </w:tc>
      </w:tr>
      <w:tr w:rsidR="00A159CF" w:rsidRPr="00B169DF" w14:paraId="7E7C09F3" w14:textId="77777777" w:rsidTr="00A159CF">
        <w:tc>
          <w:tcPr>
            <w:tcW w:w="2694" w:type="dxa"/>
            <w:vAlign w:val="center"/>
          </w:tcPr>
          <w:p w14:paraId="4138FF32" w14:textId="77777777" w:rsidR="00A159CF" w:rsidRPr="00B169DF" w:rsidRDefault="00A159CF" w:rsidP="00A159C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A159CF" w:rsidRPr="00B169DF" w14:paraId="15605BD5" w14:textId="77777777" w:rsidTr="00A159CF">
        <w:tc>
          <w:tcPr>
            <w:tcW w:w="2694" w:type="dxa"/>
            <w:vAlign w:val="center"/>
          </w:tcPr>
          <w:p w14:paraId="7796AF2D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2CE5621A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159CF" w:rsidRPr="00B169DF" w14:paraId="13EF43B7" w14:textId="77777777" w:rsidTr="00A159CF">
        <w:tc>
          <w:tcPr>
            <w:tcW w:w="2694" w:type="dxa"/>
            <w:vAlign w:val="center"/>
          </w:tcPr>
          <w:p w14:paraId="2CAFCA0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A159CF" w:rsidRPr="00B169DF" w14:paraId="49FF6B76" w14:textId="77777777" w:rsidTr="00A159CF">
        <w:tc>
          <w:tcPr>
            <w:tcW w:w="2694" w:type="dxa"/>
            <w:vAlign w:val="center"/>
          </w:tcPr>
          <w:p w14:paraId="5D05853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7DEE1C12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A159CF" w:rsidRPr="00B169DF" w14:paraId="4A32AA0B" w14:textId="77777777" w:rsidTr="00A159CF">
        <w:tc>
          <w:tcPr>
            <w:tcW w:w="2694" w:type="dxa"/>
            <w:vAlign w:val="center"/>
          </w:tcPr>
          <w:p w14:paraId="66CA7CE9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159CF" w:rsidRPr="00B169DF" w14:paraId="27B0A64F" w14:textId="77777777" w:rsidTr="00A159CF">
        <w:tc>
          <w:tcPr>
            <w:tcW w:w="2694" w:type="dxa"/>
            <w:vAlign w:val="center"/>
          </w:tcPr>
          <w:p w14:paraId="14B25386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B4B6E70" w:rsidR="00A159CF" w:rsidRPr="00B169DF" w:rsidRDefault="00165286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159CF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159CF" w:rsidRPr="00B169DF" w14:paraId="38967580" w14:textId="77777777" w:rsidTr="00A159CF">
        <w:tc>
          <w:tcPr>
            <w:tcW w:w="2694" w:type="dxa"/>
            <w:vAlign w:val="center"/>
          </w:tcPr>
          <w:p w14:paraId="3EE8EDE8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36541FDB" w:rsidR="00A159CF" w:rsidRPr="00B169DF" w:rsidRDefault="0070412C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/ 6</w:t>
            </w:r>
          </w:p>
        </w:tc>
      </w:tr>
      <w:tr w:rsidR="00A159CF" w:rsidRPr="00B169DF" w14:paraId="791AED9B" w14:textId="77777777" w:rsidTr="00A159CF">
        <w:tc>
          <w:tcPr>
            <w:tcW w:w="2694" w:type="dxa"/>
            <w:vAlign w:val="center"/>
          </w:tcPr>
          <w:p w14:paraId="7F267747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1A806D29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A159CF" w:rsidRPr="00B169DF" w14:paraId="2F83AA78" w14:textId="77777777" w:rsidTr="00A159CF">
        <w:tc>
          <w:tcPr>
            <w:tcW w:w="2694" w:type="dxa"/>
            <w:vAlign w:val="center"/>
          </w:tcPr>
          <w:p w14:paraId="191A414F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159CF" w:rsidRPr="00B169DF" w14:paraId="368B14AB" w14:textId="77777777" w:rsidTr="00A159CF">
        <w:tc>
          <w:tcPr>
            <w:tcW w:w="2694" w:type="dxa"/>
            <w:vAlign w:val="center"/>
          </w:tcPr>
          <w:p w14:paraId="692F7A35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7E319EAF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  <w:tr w:rsidR="00A159CF" w:rsidRPr="00B169DF" w14:paraId="0248BD42" w14:textId="77777777" w:rsidTr="00A159CF">
        <w:tc>
          <w:tcPr>
            <w:tcW w:w="2694" w:type="dxa"/>
            <w:vAlign w:val="center"/>
          </w:tcPr>
          <w:p w14:paraId="10A4B9B1" w14:textId="77777777" w:rsidR="00A159CF" w:rsidRPr="00B169DF" w:rsidRDefault="00A159CF" w:rsidP="00A159C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230B2C4C" w:rsidR="00A159CF" w:rsidRPr="00B169DF" w:rsidRDefault="00A159CF" w:rsidP="00A159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Sebastian Wójcik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A316F61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01908806" w:rsidR="00015B8F" w:rsidRPr="00B169DF" w:rsidRDefault="0016528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5456DC1D" w:rsidR="00015B8F" w:rsidRPr="00B169DF" w:rsidRDefault="007041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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DD973" w14:textId="46E204BF" w:rsidR="00E960BB" w:rsidRDefault="0070412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na ocenę </w:t>
      </w:r>
    </w:p>
    <w:p w14:paraId="20C5E853" w14:textId="77777777" w:rsidR="00C313F4" w:rsidRPr="00B169DF" w:rsidRDefault="00C313F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39C32D4F" w:rsidR="0085747A" w:rsidRPr="00B169DF" w:rsidRDefault="00ED6A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statystyki opisowej (poziom szkoły średniej) oraz podstawowych obiektów matematycznych tj. ciąg, wektor i operacji arytmetycznych na tych obiektach.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65E15" w:rsidRPr="009C54AE" w14:paraId="1A3CDB7C" w14:textId="77777777" w:rsidTr="003E0769">
        <w:tc>
          <w:tcPr>
            <w:tcW w:w="851" w:type="dxa"/>
            <w:vAlign w:val="center"/>
          </w:tcPr>
          <w:p w14:paraId="627233F9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40C7C6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2250">
              <w:rPr>
                <w:rFonts w:ascii="Corbel" w:hAnsi="Corbel"/>
                <w:b w:val="0"/>
                <w:sz w:val="24"/>
                <w:szCs w:val="24"/>
              </w:rPr>
              <w:t>Zapoznanie studentów z wybranymi możliwościami środowisk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zakresie przetwarzania i analizy danych</w:t>
            </w:r>
            <w:r w:rsidRPr="00E22250">
              <w:rPr>
                <w:rFonts w:ascii="Corbel" w:hAnsi="Corbel"/>
                <w:b w:val="0"/>
                <w:sz w:val="24"/>
                <w:szCs w:val="24"/>
              </w:rPr>
              <w:t xml:space="preserve">.  </w:t>
            </w:r>
          </w:p>
        </w:tc>
      </w:tr>
      <w:tr w:rsidR="00E65E15" w:rsidRPr="009C54AE" w14:paraId="02770473" w14:textId="77777777" w:rsidTr="003E0769">
        <w:tc>
          <w:tcPr>
            <w:tcW w:w="851" w:type="dxa"/>
            <w:vAlign w:val="center"/>
          </w:tcPr>
          <w:p w14:paraId="2BBCF4BF" w14:textId="77777777" w:rsidR="00E65E15" w:rsidRPr="009C54AE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B060EEB" w14:textId="77777777" w:rsidR="00E65E15" w:rsidRPr="009C54AE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programowania prostych skryptów.</w:t>
            </w:r>
          </w:p>
        </w:tc>
      </w:tr>
      <w:tr w:rsidR="00E65E15" w:rsidRPr="009C54AE" w14:paraId="5853E893" w14:textId="77777777" w:rsidTr="003E0769">
        <w:tc>
          <w:tcPr>
            <w:tcW w:w="851" w:type="dxa"/>
            <w:vAlign w:val="center"/>
          </w:tcPr>
          <w:p w14:paraId="2AF2504C" w14:textId="77777777" w:rsidR="00E65E15" w:rsidRDefault="00E65E15" w:rsidP="003E07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CFF4702" w14:textId="77777777" w:rsidR="00E65E15" w:rsidRPr="00D712E6" w:rsidRDefault="00E65E15" w:rsidP="003E0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712E6">
              <w:rPr>
                <w:rFonts w:ascii="Corbel" w:hAnsi="Corbel"/>
                <w:b w:val="0"/>
                <w:sz w:val="24"/>
                <w:szCs w:val="24"/>
              </w:rPr>
              <w:t>Nabycie umiejętności wykorzystywania bibliotek języka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E65E15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5E15" w:rsidRPr="00B169DF" w14:paraId="082C9B6C" w14:textId="77777777" w:rsidTr="003E0769">
        <w:tc>
          <w:tcPr>
            <w:tcW w:w="1681" w:type="dxa"/>
          </w:tcPr>
          <w:p w14:paraId="7C8CB61B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D3332B4" w14:textId="38360E85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zna podstawowe możliwości środowiska R w zakresie gromadzenia, przetwarzania i analizy danych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702CF7D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K_W07, K_W12</w:t>
            </w:r>
          </w:p>
        </w:tc>
      </w:tr>
      <w:tr w:rsidR="00E65E15" w:rsidRPr="00B169DF" w14:paraId="03E987C6" w14:textId="77777777" w:rsidTr="003E0769">
        <w:tc>
          <w:tcPr>
            <w:tcW w:w="1681" w:type="dxa"/>
          </w:tcPr>
          <w:p w14:paraId="32532739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1476E5" w14:textId="0A8555B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potrafi  zastosować język R oraz środowisko  r studio do tworzenia różnorodnych analiz w zakresie podstawowych statystyk oraz prezentacji graficznej wyników</w:t>
            </w:r>
            <w:r w:rsidR="0034323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B220A1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K_U07, K_U08</w:t>
            </w:r>
          </w:p>
        </w:tc>
      </w:tr>
      <w:tr w:rsidR="00E65E15" w:rsidRPr="00B169DF" w14:paraId="1B87DA2E" w14:textId="77777777" w:rsidTr="003E0769">
        <w:tc>
          <w:tcPr>
            <w:tcW w:w="1681" w:type="dxa"/>
          </w:tcPr>
          <w:p w14:paraId="310A56A0" w14:textId="77777777" w:rsidR="00E65E15" w:rsidRPr="00B169DF" w:rsidRDefault="00E65E15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4AA0B98" w14:textId="77777777" w:rsidR="00E65E15" w:rsidRPr="00B169DF" w:rsidRDefault="00E65E15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Student jest gotów do podejmowania przedsiębiorczych działań przy rozwiązywaniu problemów wykorzystując wiedzę wyciągnięto poprzez analizę danych wykorzystując dedykowane narzędzia.</w:t>
            </w:r>
          </w:p>
        </w:tc>
        <w:tc>
          <w:tcPr>
            <w:tcW w:w="1865" w:type="dxa"/>
          </w:tcPr>
          <w:p w14:paraId="3A8BAD65" w14:textId="77777777" w:rsidR="00E65E15" w:rsidRPr="00B43986" w:rsidRDefault="00E65E15" w:rsidP="003432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43236">
              <w:rPr>
                <w:rFonts w:ascii="Corbel" w:hAnsi="Corbel"/>
                <w:b w:val="0"/>
                <w:smallCaps w:val="0"/>
                <w:szCs w:val="24"/>
              </w:rPr>
              <w:t>K_K01, K_K04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E54A7A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200BD1F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640ED9" w14:textId="4E840C72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E65E15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65E15" w:rsidRPr="00B169DF" w14:paraId="2196309C" w14:textId="77777777" w:rsidTr="00E65E15">
        <w:tc>
          <w:tcPr>
            <w:tcW w:w="9520" w:type="dxa"/>
          </w:tcPr>
          <w:p w14:paraId="15457438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Interfejs programu R i R Studio</w:t>
            </w:r>
          </w:p>
          <w:p w14:paraId="24884710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Instalacja i ładowanie pakietów</w:t>
            </w:r>
          </w:p>
          <w:p w14:paraId="1B1AE591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Wczytywanie danych</w:t>
            </w:r>
            <w:r w:rsidRPr="003C314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komendami oraz z użyciem kreatora</w:t>
            </w:r>
          </w:p>
          <w:p w14:paraId="71E59A5A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Wektory, ramki danych, listy</w:t>
            </w:r>
          </w:p>
          <w:p w14:paraId="105F751F" w14:textId="77777777" w:rsidR="00E65E15" w:rsidRDefault="00E65E15" w:rsidP="00E65E15">
            <w:pPr>
              <w:pStyle w:val="Akapitzlist"/>
              <w:spacing w:after="0" w:line="240" w:lineRule="auto"/>
              <w:ind w:left="63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Wyrażenia arytmetyczne i logiczne</w:t>
            </w:r>
          </w:p>
          <w:p w14:paraId="35BFFE93" w14:textId="1AD7A966" w:rsidR="00E65E15" w:rsidRPr="00B169DF" w:rsidRDefault="00E65E15" w:rsidP="00E65E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Praca z pakietem </w:t>
            </w:r>
            <w:r w:rsidRPr="000D264C">
              <w:rPr>
                <w:rFonts w:ascii="Corbel" w:hAnsi="Corbel"/>
                <w:i/>
                <w:sz w:val="24"/>
                <w:szCs w:val="24"/>
              </w:rPr>
              <w:t>dplyr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36A0D8" w14:textId="77777777" w:rsidR="00944C0A" w:rsidRPr="003C0BCF" w:rsidRDefault="00944C0A" w:rsidP="00944C0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D0DDA">
        <w:rPr>
          <w:rFonts w:ascii="Corbel" w:hAnsi="Corbel"/>
          <w:b w:val="0"/>
          <w:smallCaps w:val="0"/>
          <w:szCs w:val="24"/>
        </w:rPr>
        <w:t>praca przy komputerze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3A6A68">
        <w:rPr>
          <w:rFonts w:ascii="Corbel" w:hAnsi="Corbel"/>
          <w:b w:val="0"/>
          <w:smallCaps w:val="0"/>
          <w:szCs w:val="24"/>
        </w:rPr>
        <w:t>rozwiązywanie zadań, dyskusja</w:t>
      </w:r>
    </w:p>
    <w:p w14:paraId="607620E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D93F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A5EF81" w14:textId="77777777" w:rsidR="00343236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D50C34" w14:textId="77777777" w:rsidR="00343236" w:rsidRPr="00B169DF" w:rsidRDefault="0034323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C611FF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11FF" w:rsidRPr="00B169DF" w14:paraId="202725C4" w14:textId="77777777" w:rsidTr="003E0769">
        <w:tc>
          <w:tcPr>
            <w:tcW w:w="1962" w:type="dxa"/>
          </w:tcPr>
          <w:p w14:paraId="1439BFAB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067AC895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F6DBE38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2F1C5268" w14:textId="77777777" w:rsidTr="003E0769">
        <w:tc>
          <w:tcPr>
            <w:tcW w:w="1962" w:type="dxa"/>
          </w:tcPr>
          <w:p w14:paraId="18E08541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864D92A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FEC1632" w14:textId="77777777" w:rsidR="00C611FF" w:rsidRPr="00B169DF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  <w:tr w:rsidR="00C611FF" w:rsidRPr="00B169DF" w14:paraId="178B6AAD" w14:textId="77777777" w:rsidTr="003E0769">
        <w:tc>
          <w:tcPr>
            <w:tcW w:w="1962" w:type="dxa"/>
          </w:tcPr>
          <w:p w14:paraId="6C923C3E" w14:textId="77777777" w:rsidR="00C611FF" w:rsidRPr="009C54AE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11DF5E8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56FA7F6" w14:textId="77777777" w:rsidR="00C611FF" w:rsidRPr="001C1C31" w:rsidRDefault="00C611FF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1C31">
              <w:rPr>
                <w:rFonts w:ascii="Corbel" w:hAnsi="Corbel"/>
                <w:b w:val="0"/>
                <w:smallCaps w:val="0"/>
                <w:szCs w:val="24"/>
              </w:rPr>
              <w:t>lab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69BDE858" w14:textId="77777777" w:rsidR="00600A3C" w:rsidRPr="00373694" w:rsidRDefault="00600A3C" w:rsidP="003432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Zaliczenie przedmiotu następuje na podstawie kolokwium mającego formę pracy przy komputerze. Zaliczenie następuje na podstawie zaliczenia kolokwium na poziomie co najmniej dostatecznym. Ocena końcowa jest ustalana według skali:</w:t>
            </w:r>
          </w:p>
          <w:p w14:paraId="358776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poniżej 50% pkt. – niedostateczny,</w:t>
            </w:r>
          </w:p>
          <w:p w14:paraId="28CC6526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[50 – 60%) pkt. – dostateczny,</w:t>
            </w:r>
          </w:p>
          <w:p w14:paraId="4451385F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[60 – 70%) pkt. – plus dostateczny,</w:t>
            </w:r>
          </w:p>
          <w:p w14:paraId="7AEC7EFB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[70 – 80%) pkt. – dobry,</w:t>
            </w:r>
          </w:p>
          <w:p w14:paraId="5DD067A8" w14:textId="77777777" w:rsidR="00600A3C" w:rsidRPr="00373694" w:rsidRDefault="00600A3C" w:rsidP="00600A3C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[80 – 90%) pkt. – plus dobry,</w:t>
            </w:r>
          </w:p>
          <w:p w14:paraId="49460256" w14:textId="622EC0FE" w:rsidR="0085747A" w:rsidRPr="00343236" w:rsidRDefault="00600A3C" w:rsidP="009C54AE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3694">
              <w:rPr>
                <w:rFonts w:ascii="Corbel" w:hAnsi="Corbel"/>
                <w:b w:val="0"/>
                <w:smallCaps w:val="0"/>
                <w:szCs w:val="24"/>
              </w:rPr>
              <w:t>[90 – 100%] pkt. – bardzo dobry.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3E1941">
        <w:tc>
          <w:tcPr>
            <w:tcW w:w="496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C8E3AB1" w14:textId="77777777" w:rsidTr="00923D7D">
        <w:tc>
          <w:tcPr>
            <w:tcW w:w="4962" w:type="dxa"/>
          </w:tcPr>
          <w:p w14:paraId="19AB598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D9587F9" w14:textId="7B347972" w:rsidR="0085747A" w:rsidRPr="00B169DF" w:rsidRDefault="0016528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249BF850" w14:textId="77777777" w:rsidTr="00923D7D">
        <w:tc>
          <w:tcPr>
            <w:tcW w:w="4962" w:type="dxa"/>
          </w:tcPr>
          <w:p w14:paraId="076E6CF9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749AD" w14:textId="69A8239E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9B234AF" w14:textId="4BB29D9E" w:rsidR="00C61DC5" w:rsidRPr="00B169DF" w:rsidRDefault="0034323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25FF0AAB" w14:textId="77777777" w:rsidTr="00923D7D">
        <w:tc>
          <w:tcPr>
            <w:tcW w:w="4962" w:type="dxa"/>
          </w:tcPr>
          <w:p w14:paraId="0F5607CB" w14:textId="6D901641" w:rsidR="00C61DC5" w:rsidRPr="00B169DF" w:rsidRDefault="00C61DC5" w:rsidP="0034323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4323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43236">
              <w:rPr>
                <w:rFonts w:ascii="Corbel" w:hAnsi="Corbel"/>
                <w:sz w:val="24"/>
                <w:szCs w:val="24"/>
              </w:rPr>
              <w:t>kolokwium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275A31A" w14:textId="56E99F08" w:rsidR="00C61DC5" w:rsidRPr="00B169DF" w:rsidRDefault="00343236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1E17B412" w14:textId="77777777" w:rsidTr="00923D7D">
        <w:tc>
          <w:tcPr>
            <w:tcW w:w="4962" w:type="dxa"/>
          </w:tcPr>
          <w:p w14:paraId="4448FD17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223352" w14:textId="5132D6DC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833D24B" w14:textId="77777777" w:rsidTr="00923D7D">
        <w:tc>
          <w:tcPr>
            <w:tcW w:w="4962" w:type="dxa"/>
          </w:tcPr>
          <w:p w14:paraId="0E63E3D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298082" w14:textId="0640538D" w:rsidR="0085747A" w:rsidRPr="00B169DF" w:rsidRDefault="0070412C" w:rsidP="00704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EE5E91" w:rsidRPr="00B169DF" w14:paraId="5B9A2EC8" w14:textId="77777777" w:rsidTr="003E0769">
        <w:trPr>
          <w:trHeight w:val="397"/>
        </w:trPr>
        <w:tc>
          <w:tcPr>
            <w:tcW w:w="5000" w:type="pct"/>
          </w:tcPr>
          <w:p w14:paraId="6F611E4B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BD425C5" w14:textId="77777777" w:rsidR="00EE5E91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Marek Gągolewski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(2016) 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Programowanie w języku R : analiza danych, obliczenia, symulacje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573E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: Wydawnictwo Naukowe PWN SA</w:t>
            </w:r>
          </w:p>
          <w:p w14:paraId="14B9E098" w14:textId="77777777" w:rsidR="00EE5E91" w:rsidRPr="004F6B55" w:rsidRDefault="00EE5E91" w:rsidP="00EE5E91">
            <w:pPr>
              <w:pStyle w:val="Punktygwne"/>
              <w:numPr>
                <w:ilvl w:val="0"/>
                <w:numId w:val="2"/>
              </w:numPr>
              <w:spacing w:before="0" w:after="0"/>
              <w:ind w:left="4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Michael Freeman, Joel Ross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(2020)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Data Science : programowanie, analiza i wizualizacja danych z wykorzystaniem języka 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Gliwice : Helion </w:t>
            </w:r>
          </w:p>
          <w:p w14:paraId="39E9DB98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E5E91" w:rsidRPr="00B169DF" w14:paraId="10CFE55B" w14:textId="77777777" w:rsidTr="003E0769">
        <w:trPr>
          <w:trHeight w:val="397"/>
        </w:trPr>
        <w:tc>
          <w:tcPr>
            <w:tcW w:w="5000" w:type="pct"/>
          </w:tcPr>
          <w:p w14:paraId="4501A352" w14:textId="77777777" w:rsidR="00EE5E91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AE35382" w14:textId="77777777" w:rsidR="00EE5E91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Jared Lander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8</w:t>
            </w:r>
            <w:r w:rsidRPr="001B3C6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 Język R dla każdego: zaawansowane analizy i grafika statystyczna zaawansowane analizy i grafika statystyczna</w:t>
            </w:r>
          </w:p>
          <w:p w14:paraId="2E079073" w14:textId="77777777" w:rsidR="00EE5E91" w:rsidRPr="004F6B55" w:rsidRDefault="00EE5E91" w:rsidP="00EE5E9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F6B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Kevin Clarkson (2024) Język R w jeden dzień. R od podstaw, po zaawansowane techniki</w:t>
            </w:r>
          </w:p>
          <w:p w14:paraId="733D46BE" w14:textId="77777777" w:rsidR="00EE5E91" w:rsidRPr="00B169DF" w:rsidRDefault="00EE5E91" w:rsidP="003E0769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C4954" w14:textId="77777777" w:rsidR="004E3D66" w:rsidRDefault="004E3D66" w:rsidP="00C16ABF">
      <w:pPr>
        <w:spacing w:after="0" w:line="240" w:lineRule="auto"/>
      </w:pPr>
      <w:r>
        <w:separator/>
      </w:r>
    </w:p>
  </w:endnote>
  <w:endnote w:type="continuationSeparator" w:id="0">
    <w:p w14:paraId="059E24FA" w14:textId="77777777" w:rsidR="004E3D66" w:rsidRDefault="004E3D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38DF0" w14:textId="77777777" w:rsidR="004E3D66" w:rsidRDefault="004E3D66" w:rsidP="00C16ABF">
      <w:pPr>
        <w:spacing w:after="0" w:line="240" w:lineRule="auto"/>
      </w:pPr>
      <w:r>
        <w:separator/>
      </w:r>
    </w:p>
  </w:footnote>
  <w:footnote w:type="continuationSeparator" w:id="0">
    <w:p w14:paraId="539CFC89" w14:textId="77777777" w:rsidR="004E3D66" w:rsidRDefault="004E3D66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9DB"/>
    <w:multiLevelType w:val="hybridMultilevel"/>
    <w:tmpl w:val="DD5A7030"/>
    <w:lvl w:ilvl="0" w:tplc="561C0C1A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63038EC"/>
    <w:multiLevelType w:val="hybridMultilevel"/>
    <w:tmpl w:val="C700068C"/>
    <w:lvl w:ilvl="0" w:tplc="D4D4615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E6761"/>
    <w:multiLevelType w:val="hybridMultilevel"/>
    <w:tmpl w:val="66ECE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511087">
    <w:abstractNumId w:val="1"/>
  </w:num>
  <w:num w:numId="2" w16cid:durableId="717974040">
    <w:abstractNumId w:val="2"/>
  </w:num>
  <w:num w:numId="3" w16cid:durableId="653683234">
    <w:abstractNumId w:val="0"/>
  </w:num>
  <w:num w:numId="4" w16cid:durableId="120104300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286"/>
    <w:rsid w:val="00166A03"/>
    <w:rsid w:val="001718A7"/>
    <w:rsid w:val="001737CF"/>
    <w:rsid w:val="00176083"/>
    <w:rsid w:val="00177F09"/>
    <w:rsid w:val="0018319A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0C5"/>
    <w:rsid w:val="0022477D"/>
    <w:rsid w:val="002278A9"/>
    <w:rsid w:val="002336F9"/>
    <w:rsid w:val="0024028F"/>
    <w:rsid w:val="00244ABC"/>
    <w:rsid w:val="00247BC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B3D"/>
    <w:rsid w:val="00343236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73C0"/>
    <w:rsid w:val="004706D1"/>
    <w:rsid w:val="00471326"/>
    <w:rsid w:val="0047598D"/>
    <w:rsid w:val="004840FD"/>
    <w:rsid w:val="004850E5"/>
    <w:rsid w:val="00490F7D"/>
    <w:rsid w:val="00491678"/>
    <w:rsid w:val="004968E2"/>
    <w:rsid w:val="004A3EEA"/>
    <w:rsid w:val="004A4D1F"/>
    <w:rsid w:val="004B3F0E"/>
    <w:rsid w:val="004D31C0"/>
    <w:rsid w:val="004D3DCE"/>
    <w:rsid w:val="004D5282"/>
    <w:rsid w:val="004E3D6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13B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0A3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412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B2D10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44C0A"/>
    <w:rsid w:val="009508DF"/>
    <w:rsid w:val="00950DAC"/>
    <w:rsid w:val="00954A07"/>
    <w:rsid w:val="00992A15"/>
    <w:rsid w:val="00997F14"/>
    <w:rsid w:val="009A78D9"/>
    <w:rsid w:val="009C3E31"/>
    <w:rsid w:val="009C428F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9CF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743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611FF"/>
    <w:rsid w:val="00C61DC5"/>
    <w:rsid w:val="00C67E92"/>
    <w:rsid w:val="00C70A26"/>
    <w:rsid w:val="00C766DF"/>
    <w:rsid w:val="00C776DE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5EDC"/>
    <w:rsid w:val="00D17C3C"/>
    <w:rsid w:val="00D26B2C"/>
    <w:rsid w:val="00D3397B"/>
    <w:rsid w:val="00D352C9"/>
    <w:rsid w:val="00D425B2"/>
    <w:rsid w:val="00D428D6"/>
    <w:rsid w:val="00D552B2"/>
    <w:rsid w:val="00D608D1"/>
    <w:rsid w:val="00D67845"/>
    <w:rsid w:val="00D74119"/>
    <w:rsid w:val="00D8075B"/>
    <w:rsid w:val="00D8678B"/>
    <w:rsid w:val="00DA2114"/>
    <w:rsid w:val="00DD038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E15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6AA8"/>
    <w:rsid w:val="00EE32DE"/>
    <w:rsid w:val="00EE5457"/>
    <w:rsid w:val="00EE5E91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326B-EF41-4616-AA0F-D9F975F9D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707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11</cp:revision>
  <cp:lastPrinted>2019-02-06T12:12:00Z</cp:lastPrinted>
  <dcterms:created xsi:type="dcterms:W3CDTF">2025-11-17T06:42:00Z</dcterms:created>
  <dcterms:modified xsi:type="dcterms:W3CDTF">2025-12-08T20:12:00Z</dcterms:modified>
</cp:coreProperties>
</file>